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1ED3" w:rsidRPr="00E66419" w:rsidRDefault="00271ED3" w:rsidP="00E66419">
      <w:pPr>
        <w:jc w:val="center"/>
        <w:rPr>
          <w:b/>
        </w:rPr>
      </w:pPr>
      <w:r>
        <w:rPr>
          <w:b/>
        </w:rPr>
        <w:t>LA MANO DELLA GENTILEZZA</w:t>
      </w:r>
    </w:p>
    <w:p w:rsidR="00271ED3" w:rsidRDefault="00271ED3" w:rsidP="00F61CEF">
      <w:pPr>
        <w:jc w:val="center"/>
      </w:pPr>
      <w:r>
        <w:t xml:space="preserve">Tutti i bambini della sez. C di tre anni hanno lasciato l’impronta della propria mano racchiusa in una grande mano </w:t>
      </w:r>
      <w:r>
        <w:br w:type="textWrapping" w:clear="all"/>
      </w:r>
      <w:r w:rsidRPr="00A13DA7">
        <w:rPr>
          <w:noProof/>
          <w:lang w:eastAsia="it-I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2" o:spid="_x0000_i1025" type="#_x0000_t75" style="width:435pt;height:308.25pt;visibility:visible">
            <v:imagedata r:id="rId6" o:title=""/>
          </v:shape>
        </w:pict>
      </w:r>
    </w:p>
    <w:p w:rsidR="00271ED3" w:rsidRDefault="00271ED3"/>
    <w:p w:rsidR="00271ED3" w:rsidRDefault="00271ED3" w:rsidP="00F61CEF">
      <w:pPr>
        <w:jc w:val="center"/>
        <w:rPr>
          <w:noProof/>
        </w:rPr>
      </w:pPr>
      <w:r>
        <w:rPr>
          <w:noProof/>
        </w:rPr>
        <w:t xml:space="preserve">I </w:t>
      </w:r>
      <w:r>
        <w:t xml:space="preserve">bambini costruiscono il ciondolo della gentilezza che indosseranno lunedì 13, giorno di festa per tutti,         </w:t>
      </w:r>
      <w:bookmarkStart w:id="0" w:name="_GoBack"/>
      <w:bookmarkEnd w:id="0"/>
      <w:r>
        <w:t>e a fine giornata lo porteranno a casa</w:t>
      </w:r>
      <w:r>
        <w:rPr>
          <w:noProof/>
        </w:rPr>
        <w:t xml:space="preserve">      </w:t>
      </w:r>
    </w:p>
    <w:p w:rsidR="00271ED3" w:rsidRDefault="00271ED3" w:rsidP="00F61CEF">
      <w:pPr>
        <w:jc w:val="center"/>
      </w:pPr>
      <w:r w:rsidRPr="00A13DA7">
        <w:rPr>
          <w:noProof/>
          <w:lang w:eastAsia="it-IT"/>
        </w:rPr>
        <w:pict>
          <v:shape id="Immagine 3" o:spid="_x0000_i1026" type="#_x0000_t75" style="width:375pt;height:278.25pt;visibility:visible">
            <v:imagedata r:id="rId7" o:title=""/>
          </v:shape>
        </w:pict>
      </w:r>
    </w:p>
    <w:p w:rsidR="00271ED3" w:rsidRDefault="00271ED3">
      <w:r w:rsidRPr="00A13DA7">
        <w:rPr>
          <w:noProof/>
          <w:lang w:eastAsia="it-IT"/>
        </w:rPr>
        <w:pict>
          <v:shape id="Immagine 4" o:spid="_x0000_i1027" type="#_x0000_t75" style="width:481.5pt;height:361.5pt;visibility:visible">
            <v:imagedata r:id="rId8" o:title=""/>
          </v:shape>
        </w:pict>
      </w:r>
    </w:p>
    <w:p w:rsidR="00271ED3" w:rsidRDefault="00271ED3" w:rsidP="00F61CEF">
      <w:r>
        <w:t xml:space="preserve">                                                                 A pranzo tutti insieme in salone per la festa della gentilezza</w:t>
      </w:r>
    </w:p>
    <w:p w:rsidR="00271ED3" w:rsidRDefault="00271ED3" w:rsidP="00F61CEF">
      <w:pPr>
        <w:jc w:val="center"/>
      </w:pPr>
      <w:r w:rsidRPr="00A13DA7">
        <w:rPr>
          <w:noProof/>
          <w:lang w:eastAsia="it-IT"/>
        </w:rPr>
        <w:pict>
          <v:shape id="Immagine 5" o:spid="_x0000_i1028" type="#_x0000_t75" style="width:446.25pt;height:300pt;visibility:visible">
            <v:imagedata r:id="rId9" o:title=""/>
          </v:shape>
        </w:pict>
      </w:r>
    </w:p>
    <w:sectPr w:rsidR="00271ED3" w:rsidSect="00AE149A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71ED3" w:rsidRDefault="00271ED3" w:rsidP="00643025">
      <w:pPr>
        <w:spacing w:after="0" w:line="240" w:lineRule="auto"/>
      </w:pPr>
      <w:r>
        <w:separator/>
      </w:r>
    </w:p>
  </w:endnote>
  <w:endnote w:type="continuationSeparator" w:id="0">
    <w:p w:rsidR="00271ED3" w:rsidRDefault="00271ED3" w:rsidP="006430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71ED3" w:rsidRDefault="00271ED3" w:rsidP="00643025">
      <w:pPr>
        <w:spacing w:after="0" w:line="240" w:lineRule="auto"/>
      </w:pPr>
      <w:r>
        <w:separator/>
      </w:r>
    </w:p>
  </w:footnote>
  <w:footnote w:type="continuationSeparator" w:id="0">
    <w:p w:rsidR="00271ED3" w:rsidRDefault="00271ED3" w:rsidP="0064302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66419"/>
    <w:rsid w:val="00271ED3"/>
    <w:rsid w:val="0036444D"/>
    <w:rsid w:val="004B47A6"/>
    <w:rsid w:val="00643025"/>
    <w:rsid w:val="006639D3"/>
    <w:rsid w:val="00836969"/>
    <w:rsid w:val="00A027E0"/>
    <w:rsid w:val="00A13DA7"/>
    <w:rsid w:val="00AE149A"/>
    <w:rsid w:val="00C3095B"/>
    <w:rsid w:val="00C56EB6"/>
    <w:rsid w:val="00D371C6"/>
    <w:rsid w:val="00D63901"/>
    <w:rsid w:val="00E66419"/>
    <w:rsid w:val="00F61C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149A"/>
    <w:pPr>
      <w:spacing w:after="160" w:line="259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64302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643025"/>
    <w:rPr>
      <w:rFonts w:cs="Times New Roman"/>
    </w:rPr>
  </w:style>
  <w:style w:type="paragraph" w:styleId="Footer">
    <w:name w:val="footer"/>
    <w:basedOn w:val="Normal"/>
    <w:link w:val="FooterChar"/>
    <w:uiPriority w:val="99"/>
    <w:rsid w:val="0064302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643025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Pages>2</Pages>
  <Words>65</Words>
  <Characters>373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MANO DELLA GENTILEZZA</dc:title>
  <dc:subject/>
  <dc:creator>Aldo Ferrari</dc:creator>
  <cp:keywords/>
  <dc:description/>
  <cp:lastModifiedBy>preside</cp:lastModifiedBy>
  <cp:revision>2</cp:revision>
  <dcterms:created xsi:type="dcterms:W3CDTF">2017-11-18T09:33:00Z</dcterms:created>
  <dcterms:modified xsi:type="dcterms:W3CDTF">2017-11-18T09:33:00Z</dcterms:modified>
</cp:coreProperties>
</file>